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B0" w:rsidRDefault="003357B0" w:rsidP="00E8623D">
      <w:pPr>
        <w:jc w:val="center"/>
        <w:rPr>
          <w:b/>
          <w:sz w:val="28"/>
          <w:szCs w:val="28"/>
        </w:rPr>
      </w:pPr>
      <w:r w:rsidRPr="00E8623D">
        <w:rPr>
          <w:b/>
          <w:sz w:val="28"/>
          <w:szCs w:val="28"/>
        </w:rPr>
        <w:t>ГРАФИК</w:t>
      </w:r>
    </w:p>
    <w:p w:rsidR="003357B0" w:rsidRDefault="003357B0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проведения территориальных комиссий по профилактике </w:t>
      </w:r>
    </w:p>
    <w:p w:rsidR="003357B0" w:rsidRDefault="003357B0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правонарушений сельских поселений </w:t>
      </w:r>
    </w:p>
    <w:p w:rsidR="003357B0" w:rsidRDefault="003357B0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Щербиновский район </w:t>
      </w:r>
    </w:p>
    <w:p w:rsidR="003357B0" w:rsidRDefault="003357B0" w:rsidP="00E8623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>
        <w:rPr>
          <w:b/>
          <w:sz w:val="28"/>
          <w:szCs w:val="28"/>
        </w:rPr>
        <w:t>июле</w:t>
      </w:r>
      <w:r>
        <w:rPr>
          <w:sz w:val="28"/>
          <w:szCs w:val="28"/>
        </w:rPr>
        <w:t xml:space="preserve"> 2018 года</w:t>
      </w:r>
    </w:p>
    <w:p w:rsidR="003357B0" w:rsidRDefault="003357B0" w:rsidP="00E8623D">
      <w:pPr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3960"/>
        <w:gridCol w:w="4680"/>
      </w:tblGrid>
      <w:tr w:rsidR="003357B0" w:rsidTr="007065FF">
        <w:tc>
          <w:tcPr>
            <w:tcW w:w="648" w:type="dxa"/>
          </w:tcPr>
          <w:p w:rsidR="003357B0" w:rsidRPr="007065FF" w:rsidRDefault="003357B0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№</w:t>
            </w:r>
          </w:p>
        </w:tc>
        <w:tc>
          <w:tcPr>
            <w:tcW w:w="3960" w:type="dxa"/>
          </w:tcPr>
          <w:p w:rsidR="003357B0" w:rsidRPr="007065FF" w:rsidRDefault="003357B0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3357B0" w:rsidRPr="007065FF" w:rsidRDefault="003357B0" w:rsidP="007065FF">
            <w:pPr>
              <w:jc w:val="center"/>
              <w:rPr>
                <w:sz w:val="28"/>
                <w:szCs w:val="28"/>
              </w:rPr>
            </w:pPr>
            <w:r w:rsidRPr="007065FF">
              <w:rPr>
                <w:sz w:val="28"/>
                <w:szCs w:val="28"/>
              </w:rPr>
              <w:t>Дата проведения заседания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1.</w:t>
            </w:r>
          </w:p>
        </w:tc>
        <w:tc>
          <w:tcPr>
            <w:tcW w:w="3960" w:type="dxa"/>
          </w:tcPr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 xml:space="preserve">Старощербиновское </w:t>
            </w:r>
          </w:p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30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16.30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2.</w:t>
            </w:r>
          </w:p>
        </w:tc>
        <w:tc>
          <w:tcPr>
            <w:tcW w:w="3960" w:type="dxa"/>
          </w:tcPr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 xml:space="preserve">Щербиновское сельское </w:t>
            </w:r>
          </w:p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25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14.00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3.</w:t>
            </w:r>
          </w:p>
        </w:tc>
        <w:tc>
          <w:tcPr>
            <w:tcW w:w="3960" w:type="dxa"/>
          </w:tcPr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 xml:space="preserve">Екатериновское сельское </w:t>
            </w:r>
          </w:p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20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14.00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4.</w:t>
            </w:r>
          </w:p>
        </w:tc>
        <w:tc>
          <w:tcPr>
            <w:tcW w:w="3960" w:type="dxa"/>
          </w:tcPr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Глафировское сельское</w:t>
            </w:r>
          </w:p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26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14.00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5.</w:t>
            </w:r>
          </w:p>
        </w:tc>
        <w:tc>
          <w:tcPr>
            <w:tcW w:w="3960" w:type="dxa"/>
          </w:tcPr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Новощербиновское сельское 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25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14.00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6.</w:t>
            </w:r>
          </w:p>
        </w:tc>
        <w:tc>
          <w:tcPr>
            <w:tcW w:w="3960" w:type="dxa"/>
          </w:tcPr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Шабельское сельское</w:t>
            </w:r>
          </w:p>
          <w:p w:rsidR="003357B0" w:rsidRPr="00B34A2B" w:rsidRDefault="003357B0" w:rsidP="007400BD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25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14.00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0A352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7.</w:t>
            </w:r>
          </w:p>
        </w:tc>
        <w:tc>
          <w:tcPr>
            <w:tcW w:w="3960" w:type="dxa"/>
          </w:tcPr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 xml:space="preserve">Николаевское сельское </w:t>
            </w:r>
          </w:p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поселение</w:t>
            </w:r>
          </w:p>
        </w:tc>
        <w:tc>
          <w:tcPr>
            <w:tcW w:w="4680" w:type="dxa"/>
          </w:tcPr>
          <w:p w:rsidR="003357B0" w:rsidRPr="003A67F1" w:rsidRDefault="003357B0" w:rsidP="00B071F5">
            <w:pPr>
              <w:tabs>
                <w:tab w:val="left" w:pos="1215"/>
                <w:tab w:val="center" w:pos="2232"/>
              </w:tabs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ab/>
              <w:t>26</w:t>
            </w:r>
            <w:r w:rsidRPr="003A67F1">
              <w:rPr>
                <w:sz w:val="28"/>
                <w:szCs w:val="28"/>
              </w:rPr>
              <w:tab/>
              <w:t xml:space="preserve"> июля 2018 года</w:t>
            </w:r>
          </w:p>
          <w:p w:rsidR="003357B0" w:rsidRPr="003A67F1" w:rsidRDefault="003357B0" w:rsidP="00B34A2B">
            <w:pPr>
              <w:jc w:val="center"/>
              <w:rPr>
                <w:sz w:val="28"/>
                <w:szCs w:val="28"/>
              </w:rPr>
            </w:pPr>
            <w:r w:rsidRPr="003A67F1">
              <w:rPr>
                <w:sz w:val="28"/>
                <w:szCs w:val="28"/>
              </w:rPr>
              <w:t>в 15.00 часов</w:t>
            </w:r>
          </w:p>
        </w:tc>
      </w:tr>
      <w:tr w:rsidR="003357B0" w:rsidTr="007065FF">
        <w:tc>
          <w:tcPr>
            <w:tcW w:w="648" w:type="dxa"/>
          </w:tcPr>
          <w:p w:rsidR="003357B0" w:rsidRPr="00881129" w:rsidRDefault="003357B0" w:rsidP="00B401C0">
            <w:pPr>
              <w:jc w:val="center"/>
              <w:rPr>
                <w:sz w:val="28"/>
                <w:szCs w:val="28"/>
              </w:rPr>
            </w:pPr>
            <w:r w:rsidRPr="00881129">
              <w:rPr>
                <w:sz w:val="28"/>
                <w:szCs w:val="28"/>
              </w:rPr>
              <w:t>8.</w:t>
            </w:r>
          </w:p>
        </w:tc>
        <w:tc>
          <w:tcPr>
            <w:tcW w:w="3960" w:type="dxa"/>
          </w:tcPr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 xml:space="preserve">Ейскоукрепленское </w:t>
            </w:r>
          </w:p>
          <w:p w:rsidR="003357B0" w:rsidRPr="00B34A2B" w:rsidRDefault="003357B0" w:rsidP="0043522F">
            <w:pPr>
              <w:jc w:val="both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сельское поселение</w:t>
            </w:r>
          </w:p>
        </w:tc>
        <w:tc>
          <w:tcPr>
            <w:tcW w:w="4680" w:type="dxa"/>
          </w:tcPr>
          <w:p w:rsidR="003357B0" w:rsidRPr="00B34A2B" w:rsidRDefault="003357B0" w:rsidP="00B34A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27 июл</w:t>
            </w:r>
            <w:r w:rsidRPr="00B34A2B">
              <w:rPr>
                <w:sz w:val="28"/>
                <w:szCs w:val="28"/>
              </w:rPr>
              <w:t>я 2018 года</w:t>
            </w:r>
          </w:p>
          <w:p w:rsidR="003357B0" w:rsidRPr="00B34A2B" w:rsidRDefault="003357B0" w:rsidP="00B34A2B">
            <w:pPr>
              <w:jc w:val="center"/>
              <w:rPr>
                <w:sz w:val="28"/>
                <w:szCs w:val="28"/>
              </w:rPr>
            </w:pPr>
            <w:r w:rsidRPr="00B34A2B">
              <w:rPr>
                <w:sz w:val="28"/>
                <w:szCs w:val="28"/>
              </w:rPr>
              <w:t>в 15.00 часов</w:t>
            </w:r>
          </w:p>
        </w:tc>
      </w:tr>
    </w:tbl>
    <w:p w:rsidR="003357B0" w:rsidRDefault="003357B0" w:rsidP="00E8623D">
      <w:pPr>
        <w:jc w:val="center"/>
        <w:rPr>
          <w:sz w:val="28"/>
          <w:szCs w:val="28"/>
        </w:rPr>
      </w:pPr>
    </w:p>
    <w:p w:rsidR="003357B0" w:rsidRDefault="003357B0" w:rsidP="00E8623D">
      <w:pPr>
        <w:jc w:val="center"/>
        <w:rPr>
          <w:sz w:val="28"/>
          <w:szCs w:val="28"/>
        </w:rPr>
      </w:pPr>
    </w:p>
    <w:p w:rsidR="003357B0" w:rsidRDefault="003357B0" w:rsidP="00E8623D">
      <w:pPr>
        <w:jc w:val="center"/>
        <w:rPr>
          <w:sz w:val="28"/>
          <w:szCs w:val="28"/>
        </w:rPr>
      </w:pPr>
    </w:p>
    <w:p w:rsidR="003357B0" w:rsidRDefault="003357B0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специалист отдела </w:t>
      </w:r>
    </w:p>
    <w:p w:rsidR="003357B0" w:rsidRDefault="003357B0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взаимодействию с правоохранительными </w:t>
      </w:r>
    </w:p>
    <w:p w:rsidR="003357B0" w:rsidRDefault="003357B0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органами и казачеством администрации</w:t>
      </w:r>
    </w:p>
    <w:p w:rsidR="003357B0" w:rsidRDefault="003357B0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3357B0" w:rsidRPr="00E8623D" w:rsidRDefault="003357B0" w:rsidP="00835F0D">
      <w:pPr>
        <w:jc w:val="both"/>
        <w:rPr>
          <w:sz w:val="28"/>
          <w:szCs w:val="28"/>
        </w:rPr>
      </w:pPr>
      <w:r>
        <w:rPr>
          <w:sz w:val="28"/>
          <w:szCs w:val="28"/>
        </w:rPr>
        <w:t>Щербиновский район                                                                       Е.Н.Титаренко</w:t>
      </w:r>
    </w:p>
    <w:sectPr w:rsidR="003357B0" w:rsidRPr="00E8623D" w:rsidSect="004E23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hyphenationZone w:val="357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42D1"/>
    <w:rsid w:val="00036B7A"/>
    <w:rsid w:val="00064062"/>
    <w:rsid w:val="0008470C"/>
    <w:rsid w:val="00092CAC"/>
    <w:rsid w:val="000A3520"/>
    <w:rsid w:val="00112572"/>
    <w:rsid w:val="001204B4"/>
    <w:rsid w:val="00177E4A"/>
    <w:rsid w:val="001801C2"/>
    <w:rsid w:val="00192890"/>
    <w:rsid w:val="00192D69"/>
    <w:rsid w:val="00195A96"/>
    <w:rsid w:val="001963BA"/>
    <w:rsid w:val="001A4FA0"/>
    <w:rsid w:val="001B1C8D"/>
    <w:rsid w:val="001C63C9"/>
    <w:rsid w:val="0020103B"/>
    <w:rsid w:val="00221C28"/>
    <w:rsid w:val="00246E16"/>
    <w:rsid w:val="00264A46"/>
    <w:rsid w:val="00280B2D"/>
    <w:rsid w:val="0029368A"/>
    <w:rsid w:val="002A5B32"/>
    <w:rsid w:val="002B6759"/>
    <w:rsid w:val="002E2CC5"/>
    <w:rsid w:val="002F7382"/>
    <w:rsid w:val="00300A69"/>
    <w:rsid w:val="003144BB"/>
    <w:rsid w:val="003357B0"/>
    <w:rsid w:val="003743EB"/>
    <w:rsid w:val="00384210"/>
    <w:rsid w:val="00385AC2"/>
    <w:rsid w:val="003A67F1"/>
    <w:rsid w:val="003D0D7B"/>
    <w:rsid w:val="003D72BC"/>
    <w:rsid w:val="004103D8"/>
    <w:rsid w:val="00417F90"/>
    <w:rsid w:val="0043522F"/>
    <w:rsid w:val="00435250"/>
    <w:rsid w:val="00446E28"/>
    <w:rsid w:val="00477053"/>
    <w:rsid w:val="0049299B"/>
    <w:rsid w:val="004A2F29"/>
    <w:rsid w:val="004A4851"/>
    <w:rsid w:val="004E23DA"/>
    <w:rsid w:val="004F0D49"/>
    <w:rsid w:val="005002F5"/>
    <w:rsid w:val="00512A6F"/>
    <w:rsid w:val="00512C89"/>
    <w:rsid w:val="005776E4"/>
    <w:rsid w:val="005942D1"/>
    <w:rsid w:val="005D0C82"/>
    <w:rsid w:val="006165B2"/>
    <w:rsid w:val="00675761"/>
    <w:rsid w:val="00676587"/>
    <w:rsid w:val="0069227D"/>
    <w:rsid w:val="006D7060"/>
    <w:rsid w:val="007065FF"/>
    <w:rsid w:val="007400BD"/>
    <w:rsid w:val="00786414"/>
    <w:rsid w:val="007C4A10"/>
    <w:rsid w:val="007D4E36"/>
    <w:rsid w:val="007E5568"/>
    <w:rsid w:val="007E7EC3"/>
    <w:rsid w:val="008200B3"/>
    <w:rsid w:val="00824EBB"/>
    <w:rsid w:val="00833541"/>
    <w:rsid w:val="00835F0D"/>
    <w:rsid w:val="00880071"/>
    <w:rsid w:val="00881129"/>
    <w:rsid w:val="00884724"/>
    <w:rsid w:val="0089660C"/>
    <w:rsid w:val="008B0D4E"/>
    <w:rsid w:val="008C02B1"/>
    <w:rsid w:val="008F06D0"/>
    <w:rsid w:val="00940614"/>
    <w:rsid w:val="00974289"/>
    <w:rsid w:val="00A14150"/>
    <w:rsid w:val="00A166B0"/>
    <w:rsid w:val="00A2473C"/>
    <w:rsid w:val="00A43BD7"/>
    <w:rsid w:val="00A57B2E"/>
    <w:rsid w:val="00A663F0"/>
    <w:rsid w:val="00A6644C"/>
    <w:rsid w:val="00A77247"/>
    <w:rsid w:val="00A82845"/>
    <w:rsid w:val="00AA45FF"/>
    <w:rsid w:val="00AB61BC"/>
    <w:rsid w:val="00B071F5"/>
    <w:rsid w:val="00B32DC4"/>
    <w:rsid w:val="00B34A2B"/>
    <w:rsid w:val="00B401C0"/>
    <w:rsid w:val="00B51AF5"/>
    <w:rsid w:val="00B67ABF"/>
    <w:rsid w:val="00B80E9E"/>
    <w:rsid w:val="00B958EF"/>
    <w:rsid w:val="00B95987"/>
    <w:rsid w:val="00BA07C7"/>
    <w:rsid w:val="00BA1F65"/>
    <w:rsid w:val="00BB0963"/>
    <w:rsid w:val="00BB733F"/>
    <w:rsid w:val="00C629CF"/>
    <w:rsid w:val="00C83775"/>
    <w:rsid w:val="00C913EF"/>
    <w:rsid w:val="00CA6544"/>
    <w:rsid w:val="00CD5D8A"/>
    <w:rsid w:val="00D84DA8"/>
    <w:rsid w:val="00DD392D"/>
    <w:rsid w:val="00DE22F1"/>
    <w:rsid w:val="00DE7CA6"/>
    <w:rsid w:val="00E07481"/>
    <w:rsid w:val="00E2726F"/>
    <w:rsid w:val="00E3551D"/>
    <w:rsid w:val="00E46DD3"/>
    <w:rsid w:val="00E77C4D"/>
    <w:rsid w:val="00E8623D"/>
    <w:rsid w:val="00E935DF"/>
    <w:rsid w:val="00EA1C2D"/>
    <w:rsid w:val="00EE16A1"/>
    <w:rsid w:val="00EE7261"/>
    <w:rsid w:val="00F162CC"/>
    <w:rsid w:val="00F5134E"/>
    <w:rsid w:val="00F563D0"/>
    <w:rsid w:val="00F67397"/>
    <w:rsid w:val="00FE05E2"/>
    <w:rsid w:val="00FE4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2D1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E8623D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5736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547</TotalTime>
  <Pages>1</Pages>
  <Words>151</Words>
  <Characters>863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Eremenko</dc:creator>
  <cp:keywords/>
  <dc:description/>
  <cp:lastModifiedBy>User</cp:lastModifiedBy>
  <cp:revision>67</cp:revision>
  <cp:lastPrinted>2018-06-29T09:38:00Z</cp:lastPrinted>
  <dcterms:created xsi:type="dcterms:W3CDTF">2017-02-13T11:57:00Z</dcterms:created>
  <dcterms:modified xsi:type="dcterms:W3CDTF">2018-06-29T09:44:00Z</dcterms:modified>
</cp:coreProperties>
</file>